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BB7" w:rsidRPr="003B2AFB" w:rsidRDefault="00681BB7" w:rsidP="003B2AFB">
      <w:pPr>
        <w:pStyle w:val="Heading2"/>
        <w:keepNext w:val="0"/>
        <w:ind w:right="-288"/>
        <w:jc w:val="center"/>
        <w:rPr>
          <w:rFonts w:ascii="Times New Roman" w:hAnsi="Times New Roman"/>
          <w:sz w:val="24"/>
          <w:szCs w:val="24"/>
        </w:rPr>
      </w:pPr>
      <w:r w:rsidRPr="003B2AFB">
        <w:rPr>
          <w:rFonts w:ascii="Times New Roman" w:hAnsi="Times New Roman"/>
          <w:sz w:val="24"/>
          <w:szCs w:val="24"/>
        </w:rPr>
        <w:t>Д Е К Л А Р А Ц И Я</w:t>
      </w:r>
    </w:p>
    <w:p w:rsidR="00681BB7" w:rsidRPr="003B2AFB" w:rsidRDefault="00681BB7" w:rsidP="003B2AFB">
      <w:pPr>
        <w:widowControl w:val="0"/>
        <w:autoSpaceDE w:val="0"/>
        <w:autoSpaceDN w:val="0"/>
        <w:adjustRightInd w:val="0"/>
        <w:ind w:right="-288" w:firstLine="708"/>
        <w:rPr>
          <w:sz w:val="24"/>
          <w:szCs w:val="24"/>
          <w:lang w:val="bg-BG"/>
        </w:rPr>
      </w:pPr>
      <w:r w:rsidRPr="003B2AFB">
        <w:rPr>
          <w:spacing w:val="20"/>
          <w:sz w:val="24"/>
          <w:szCs w:val="24"/>
          <w:lang w:val="bg-BG"/>
        </w:rPr>
        <w:t>Подписаният/ата .................................................................................</w:t>
      </w:r>
    </w:p>
    <w:p w:rsidR="00681BB7" w:rsidRPr="003B2AFB" w:rsidRDefault="00681BB7" w:rsidP="003B2AFB">
      <w:pPr>
        <w:widowControl w:val="0"/>
        <w:autoSpaceDE w:val="0"/>
        <w:autoSpaceDN w:val="0"/>
        <w:adjustRightInd w:val="0"/>
        <w:ind w:right="-288"/>
        <w:jc w:val="center"/>
        <w:rPr>
          <w:i/>
          <w:spacing w:val="20"/>
          <w:sz w:val="24"/>
          <w:szCs w:val="24"/>
          <w:lang w:val="bg-BG"/>
        </w:rPr>
      </w:pPr>
      <w:r w:rsidRPr="003B2AFB">
        <w:rPr>
          <w:i/>
          <w:spacing w:val="20"/>
          <w:sz w:val="24"/>
          <w:szCs w:val="24"/>
          <w:lang w:val="bg-BG"/>
        </w:rPr>
        <w:t>(трите имена)</w:t>
      </w:r>
    </w:p>
    <w:p w:rsidR="00681BB7" w:rsidRPr="003B2AFB" w:rsidRDefault="00681BB7" w:rsidP="003B2AFB">
      <w:pPr>
        <w:widowControl w:val="0"/>
        <w:autoSpaceDE w:val="0"/>
        <w:autoSpaceDN w:val="0"/>
        <w:adjustRightInd w:val="0"/>
        <w:ind w:right="-288"/>
        <w:rPr>
          <w:sz w:val="24"/>
          <w:szCs w:val="24"/>
          <w:lang w:val="bg-BG"/>
        </w:rPr>
      </w:pPr>
      <w:r w:rsidRPr="003B2AFB">
        <w:rPr>
          <w:sz w:val="24"/>
          <w:szCs w:val="24"/>
          <w:lang w:val="bg-BG"/>
        </w:rPr>
        <w:t>………………………………………………………………………………………………….</w:t>
      </w:r>
    </w:p>
    <w:p w:rsidR="00681BB7" w:rsidRPr="003B2AFB" w:rsidRDefault="00681BB7" w:rsidP="003B2AFB">
      <w:pPr>
        <w:pStyle w:val="Heading2"/>
        <w:keepNext w:val="0"/>
        <w:ind w:right="-288"/>
        <w:jc w:val="center"/>
        <w:rPr>
          <w:rFonts w:ascii="Times New Roman" w:hAnsi="Times New Roman"/>
          <w:b w:val="0"/>
          <w:i/>
          <w:sz w:val="24"/>
          <w:szCs w:val="24"/>
        </w:rPr>
      </w:pPr>
      <w:r w:rsidRPr="003B2AFB">
        <w:rPr>
          <w:rFonts w:ascii="Times New Roman" w:hAnsi="Times New Roman"/>
          <w:b w:val="0"/>
          <w:i/>
          <w:sz w:val="24"/>
          <w:szCs w:val="24"/>
        </w:rPr>
        <w:t>(данни по документ за самоличност лична карта, ЕГН)</w:t>
      </w:r>
    </w:p>
    <w:p w:rsidR="00681BB7" w:rsidRPr="003B2AFB" w:rsidRDefault="00681BB7" w:rsidP="003B2AFB">
      <w:pPr>
        <w:ind w:right="-288"/>
        <w:rPr>
          <w:sz w:val="24"/>
          <w:szCs w:val="24"/>
          <w:lang w:val="bg-BG"/>
        </w:rPr>
      </w:pPr>
    </w:p>
    <w:p w:rsidR="00681BB7" w:rsidRPr="003B2AFB" w:rsidRDefault="00681BB7" w:rsidP="003B2AFB">
      <w:pPr>
        <w:pStyle w:val="Heading2"/>
        <w:keepNext w:val="0"/>
        <w:ind w:right="-288"/>
        <w:rPr>
          <w:rFonts w:ascii="Times New Roman" w:hAnsi="Times New Roman"/>
          <w:b w:val="0"/>
          <w:sz w:val="24"/>
          <w:szCs w:val="24"/>
        </w:rPr>
      </w:pPr>
      <w:r w:rsidRPr="003B2AFB">
        <w:rPr>
          <w:rFonts w:ascii="Times New Roman" w:hAnsi="Times New Roman"/>
          <w:b w:val="0"/>
          <w:sz w:val="24"/>
          <w:szCs w:val="24"/>
        </w:rPr>
        <w:t>в качеството си на</w:t>
      </w:r>
      <w:r w:rsidRPr="003B2AFB">
        <w:rPr>
          <w:rFonts w:ascii="Times New Roman" w:hAnsi="Times New Roman"/>
          <w:sz w:val="24"/>
          <w:szCs w:val="24"/>
        </w:rPr>
        <w:t xml:space="preserve"> </w:t>
      </w:r>
      <w:r w:rsidRPr="003B2AFB">
        <w:rPr>
          <w:rFonts w:ascii="Times New Roman" w:hAnsi="Times New Roman"/>
          <w:b w:val="0"/>
          <w:sz w:val="24"/>
          <w:szCs w:val="24"/>
        </w:rPr>
        <w:t>………….………..…………………………………….………</w:t>
      </w:r>
    </w:p>
    <w:p w:rsidR="00681BB7" w:rsidRPr="003B2AFB" w:rsidRDefault="00681BB7" w:rsidP="003B2AFB">
      <w:pPr>
        <w:ind w:right="-288"/>
        <w:jc w:val="center"/>
        <w:rPr>
          <w:i/>
          <w:spacing w:val="20"/>
          <w:sz w:val="24"/>
          <w:szCs w:val="24"/>
          <w:lang w:val="bg-BG"/>
        </w:rPr>
      </w:pPr>
      <w:r w:rsidRPr="003B2AFB">
        <w:rPr>
          <w:i/>
          <w:spacing w:val="20"/>
          <w:sz w:val="24"/>
          <w:szCs w:val="24"/>
          <w:lang w:val="bg-BG"/>
        </w:rPr>
        <w:t>(длъжност)</w:t>
      </w:r>
    </w:p>
    <w:p w:rsidR="00681BB7" w:rsidRPr="003B2AFB" w:rsidRDefault="00681BB7" w:rsidP="003B2AFB">
      <w:pPr>
        <w:ind w:right="-288"/>
        <w:jc w:val="both"/>
        <w:rPr>
          <w:spacing w:val="20"/>
          <w:sz w:val="24"/>
          <w:szCs w:val="24"/>
          <w:lang w:val="bg-BG"/>
        </w:rPr>
      </w:pPr>
    </w:p>
    <w:p w:rsidR="00681BB7" w:rsidRPr="003B2AFB" w:rsidRDefault="00681BB7" w:rsidP="003B2AFB">
      <w:pPr>
        <w:ind w:right="-288"/>
        <w:jc w:val="both"/>
        <w:rPr>
          <w:spacing w:val="20"/>
          <w:sz w:val="24"/>
          <w:szCs w:val="24"/>
          <w:lang w:val="bg-BG"/>
        </w:rPr>
      </w:pPr>
      <w:r w:rsidRPr="003B2AFB">
        <w:rPr>
          <w:spacing w:val="20"/>
          <w:sz w:val="24"/>
          <w:szCs w:val="24"/>
          <w:lang w:val="bg-BG"/>
        </w:rPr>
        <w:t>на участник: …………………………………………………………………………</w:t>
      </w:r>
    </w:p>
    <w:p w:rsidR="00681BB7" w:rsidRPr="003B2AFB" w:rsidRDefault="00681BB7" w:rsidP="003B2AFB">
      <w:pPr>
        <w:ind w:right="-288"/>
        <w:jc w:val="center"/>
        <w:rPr>
          <w:i/>
          <w:spacing w:val="20"/>
          <w:sz w:val="24"/>
          <w:szCs w:val="24"/>
          <w:lang w:val="bg-BG"/>
        </w:rPr>
      </w:pPr>
      <w:r w:rsidRPr="003B2AFB">
        <w:rPr>
          <w:i/>
          <w:spacing w:val="20"/>
          <w:sz w:val="24"/>
          <w:szCs w:val="24"/>
          <w:lang w:val="bg-BG"/>
        </w:rPr>
        <w:t>(наименование на участника)</w:t>
      </w:r>
    </w:p>
    <w:p w:rsidR="00681BB7" w:rsidRDefault="00681BB7" w:rsidP="00BB78D9">
      <w:pPr>
        <w:widowControl w:val="0"/>
        <w:adjustRightInd w:val="0"/>
        <w:spacing w:line="360" w:lineRule="atLeast"/>
        <w:jc w:val="both"/>
        <w:textAlignment w:val="baseline"/>
        <w:rPr>
          <w:sz w:val="22"/>
          <w:szCs w:val="22"/>
          <w:lang w:val="en-US" w:eastAsia="en-US"/>
        </w:rPr>
      </w:pPr>
    </w:p>
    <w:p w:rsidR="00681BB7" w:rsidRDefault="00681BB7" w:rsidP="0074113E">
      <w:pPr>
        <w:jc w:val="both"/>
        <w:rPr>
          <w:b/>
          <w:spacing w:val="20"/>
          <w:sz w:val="24"/>
          <w:szCs w:val="24"/>
          <w:lang w:val="bg-BG"/>
        </w:rPr>
      </w:pPr>
      <w:r w:rsidRPr="00BB78D9">
        <w:rPr>
          <w:sz w:val="22"/>
          <w:szCs w:val="22"/>
          <w:lang w:val="ru-RU" w:eastAsia="en-US"/>
        </w:rPr>
        <w:t xml:space="preserve">във връзка с участието ни в  процедура за възлагане на обществена поръчка  с предмет </w:t>
      </w:r>
      <w:r w:rsidRPr="00C57C49">
        <w:rPr>
          <w:b/>
          <w:sz w:val="24"/>
          <w:szCs w:val="24"/>
        </w:rPr>
        <w:t>„Реализиране и излъчване на видео филм и подготовка и  публикуване на  тематични публикации на СНЦ „Местна инициативна група – Елхово“ за 2015 г.“</w:t>
      </w:r>
    </w:p>
    <w:p w:rsidR="00681BB7" w:rsidRPr="003B2AFB" w:rsidRDefault="00681BB7" w:rsidP="003B2AFB">
      <w:pPr>
        <w:ind w:right="-288"/>
        <w:jc w:val="center"/>
        <w:rPr>
          <w:b/>
          <w:spacing w:val="20"/>
          <w:sz w:val="24"/>
          <w:szCs w:val="24"/>
          <w:lang w:val="bg-BG"/>
        </w:rPr>
      </w:pPr>
      <w:r w:rsidRPr="003B2AFB">
        <w:rPr>
          <w:b/>
          <w:spacing w:val="20"/>
          <w:sz w:val="24"/>
          <w:szCs w:val="24"/>
          <w:lang w:val="bg-BG"/>
        </w:rPr>
        <w:t>ДЕКЛАРИРАМ,</w:t>
      </w:r>
    </w:p>
    <w:p w:rsidR="00681BB7" w:rsidRPr="003B2AFB" w:rsidRDefault="00681BB7" w:rsidP="003B2AFB">
      <w:pPr>
        <w:ind w:right="-288"/>
        <w:jc w:val="center"/>
        <w:rPr>
          <w:b/>
          <w:spacing w:val="20"/>
          <w:sz w:val="24"/>
          <w:szCs w:val="24"/>
          <w:lang w:val="bg-BG"/>
        </w:rPr>
      </w:pPr>
    </w:p>
    <w:p w:rsidR="00681BB7" w:rsidRDefault="00681BB7" w:rsidP="00D025BC">
      <w:pPr>
        <w:jc w:val="both"/>
        <w:rPr>
          <w:b/>
          <w:spacing w:val="20"/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 w:rsidRPr="0074113E">
        <w:rPr>
          <w:sz w:val="24"/>
          <w:szCs w:val="24"/>
          <w:lang w:val="ru-RU"/>
        </w:rPr>
        <w:t>1.</w:t>
      </w:r>
      <w:r w:rsidRPr="00BB78D9">
        <w:rPr>
          <w:sz w:val="22"/>
          <w:szCs w:val="22"/>
          <w:lang w:val="ru-RU" w:eastAsia="en-US"/>
        </w:rPr>
        <w:t xml:space="preserve"> Запознат съм с всички обстоятелства и условия, описани в документацията за участие в настоящата процедура ,  а също така и с указанията за представяне на оферта за сключване на договор с предмет: </w:t>
      </w:r>
      <w:r w:rsidRPr="00C57C49">
        <w:rPr>
          <w:b/>
          <w:sz w:val="24"/>
          <w:szCs w:val="24"/>
        </w:rPr>
        <w:t>„Реализиране и излъчване на видео филм и подготовка и  публикуване на  тематични публикации на СНЦ „Местна инициативна група – Елхово“ за 2015 г.“</w:t>
      </w:r>
    </w:p>
    <w:p w:rsidR="00681BB7" w:rsidRDefault="00681BB7" w:rsidP="0074113E">
      <w:pPr>
        <w:ind w:firstLine="708"/>
        <w:jc w:val="both"/>
        <w:rPr>
          <w:sz w:val="22"/>
          <w:szCs w:val="22"/>
          <w:lang w:val="ru-RU" w:eastAsia="en-US"/>
        </w:rPr>
      </w:pPr>
    </w:p>
    <w:p w:rsidR="00681BB7" w:rsidRDefault="00681BB7" w:rsidP="0074113E">
      <w:pPr>
        <w:ind w:firstLine="708"/>
        <w:jc w:val="both"/>
        <w:rPr>
          <w:sz w:val="22"/>
          <w:szCs w:val="22"/>
          <w:lang w:val="ru-RU" w:eastAsia="en-US"/>
        </w:rPr>
      </w:pPr>
      <w:r w:rsidRPr="00BB78D9">
        <w:rPr>
          <w:sz w:val="22"/>
          <w:szCs w:val="22"/>
          <w:lang w:val="ru-RU" w:eastAsia="en-US"/>
        </w:rPr>
        <w:t>2. Приемам безусловно всички клаузи на приложения в документацията проекто-договор и заявявам, че ако бъда избран за изпълнител същите ще имат обвързваща сила за участника, който представлявам;</w:t>
      </w:r>
    </w:p>
    <w:p w:rsidR="00681BB7" w:rsidRDefault="00681BB7" w:rsidP="00E00A3B">
      <w:pPr>
        <w:widowControl w:val="0"/>
        <w:adjustRightInd w:val="0"/>
        <w:spacing w:after="120" w:line="360" w:lineRule="auto"/>
        <w:ind w:firstLine="720"/>
        <w:jc w:val="both"/>
        <w:textAlignment w:val="baseline"/>
        <w:rPr>
          <w:sz w:val="22"/>
          <w:szCs w:val="22"/>
          <w:lang w:val="ru-RU" w:eastAsia="en-US"/>
        </w:rPr>
      </w:pPr>
    </w:p>
    <w:p w:rsidR="00681BB7" w:rsidRDefault="00681BB7" w:rsidP="00E00A3B">
      <w:pPr>
        <w:widowControl w:val="0"/>
        <w:adjustRightInd w:val="0"/>
        <w:spacing w:after="120" w:line="360" w:lineRule="auto"/>
        <w:ind w:firstLine="720"/>
        <w:jc w:val="both"/>
        <w:textAlignment w:val="baseline"/>
        <w:rPr>
          <w:sz w:val="22"/>
          <w:szCs w:val="22"/>
          <w:lang w:val="ru-RU" w:eastAsia="en-US"/>
        </w:rPr>
      </w:pPr>
      <w:r w:rsidRPr="00BB78D9">
        <w:rPr>
          <w:sz w:val="22"/>
          <w:szCs w:val="22"/>
          <w:lang w:val="ru-RU" w:eastAsia="en-US"/>
        </w:rPr>
        <w:t>3. Задължавам се да спазвам условията и изискванията за представяне на оферта, както и на всички действащи норми и стандарти, които се отнасят до изпълнението на видовете дейности, в случай, че същата ми бъде възложена;</w:t>
      </w:r>
    </w:p>
    <w:p w:rsidR="00681BB7" w:rsidRDefault="00681BB7" w:rsidP="00E00A3B">
      <w:pPr>
        <w:widowControl w:val="0"/>
        <w:adjustRightInd w:val="0"/>
        <w:spacing w:after="120" w:line="360" w:lineRule="atLeast"/>
        <w:ind w:firstLine="708"/>
        <w:jc w:val="both"/>
        <w:textAlignment w:val="baseline"/>
        <w:rPr>
          <w:sz w:val="22"/>
          <w:szCs w:val="22"/>
          <w:lang w:val="ru-RU" w:eastAsia="en-US"/>
        </w:rPr>
      </w:pPr>
      <w:r w:rsidRPr="00BB78D9">
        <w:rPr>
          <w:sz w:val="22"/>
          <w:szCs w:val="22"/>
          <w:lang w:val="ru-RU" w:eastAsia="en-US"/>
        </w:rPr>
        <w:t xml:space="preserve">4. Задължавам се да не разпространявам по никакъв повод и под никакъв предлог данните свързани с възлагането на </w:t>
      </w:r>
      <w:r>
        <w:rPr>
          <w:sz w:val="22"/>
          <w:szCs w:val="22"/>
          <w:lang w:val="ru-RU" w:eastAsia="en-US"/>
        </w:rPr>
        <w:t>поръчката</w:t>
      </w:r>
      <w:r w:rsidRPr="00BB78D9">
        <w:rPr>
          <w:sz w:val="22"/>
          <w:szCs w:val="22"/>
          <w:lang w:val="ru-RU" w:eastAsia="en-US"/>
        </w:rPr>
        <w:t>, станали ми известни във връзка с моето представяне на оферта.</w:t>
      </w:r>
      <w:r w:rsidRPr="00E00A3B">
        <w:rPr>
          <w:sz w:val="22"/>
          <w:szCs w:val="22"/>
          <w:lang w:val="ru-RU" w:eastAsia="en-US"/>
        </w:rPr>
        <w:t xml:space="preserve"> </w:t>
      </w:r>
    </w:p>
    <w:p w:rsidR="00681BB7" w:rsidRPr="00BB78D9" w:rsidRDefault="00681BB7" w:rsidP="00E00A3B">
      <w:pPr>
        <w:widowControl w:val="0"/>
        <w:adjustRightInd w:val="0"/>
        <w:spacing w:after="120" w:line="360" w:lineRule="atLeast"/>
        <w:ind w:firstLine="708"/>
        <w:jc w:val="both"/>
        <w:textAlignment w:val="baseline"/>
        <w:rPr>
          <w:sz w:val="22"/>
          <w:szCs w:val="22"/>
          <w:lang w:val="ru-RU" w:eastAsia="en-US"/>
        </w:rPr>
      </w:pPr>
      <w:r w:rsidRPr="00BB78D9">
        <w:rPr>
          <w:sz w:val="22"/>
          <w:szCs w:val="22"/>
          <w:lang w:val="ru-RU" w:eastAsia="en-US"/>
        </w:rPr>
        <w:t>5. Заявявам, че ако бъдем определени за изпълнител, ще сключим договора изцяло в съответствие с проекта и в законоустановения срок.</w:t>
      </w:r>
    </w:p>
    <w:p w:rsidR="00681BB7" w:rsidRPr="00BB78D9" w:rsidRDefault="00681BB7" w:rsidP="00E00A3B">
      <w:pPr>
        <w:widowControl w:val="0"/>
        <w:adjustRightInd w:val="0"/>
        <w:spacing w:after="120" w:line="360" w:lineRule="atLeast"/>
        <w:jc w:val="both"/>
        <w:textAlignment w:val="baseline"/>
        <w:rPr>
          <w:sz w:val="22"/>
          <w:szCs w:val="22"/>
          <w:lang w:val="ru-RU" w:eastAsia="en-US"/>
        </w:rPr>
      </w:pPr>
      <w:r w:rsidRPr="00BB78D9">
        <w:rPr>
          <w:sz w:val="22"/>
          <w:szCs w:val="22"/>
          <w:lang w:val="ru-RU" w:eastAsia="en-US"/>
        </w:rPr>
        <w:t>Известно ми е, че за деклариране на неверни данни в настоящата декларация нося наказателна отговорност по чл.313 от Наказателния кодекс.</w:t>
      </w:r>
    </w:p>
    <w:p w:rsidR="00681BB7" w:rsidRPr="00BB78D9" w:rsidRDefault="00681BB7" w:rsidP="005827FB">
      <w:pPr>
        <w:tabs>
          <w:tab w:val="left" w:leader="dot" w:pos="2386"/>
          <w:tab w:val="left" w:pos="3686"/>
          <w:tab w:val="left" w:pos="5208"/>
          <w:tab w:val="left" w:leader="dot" w:pos="9900"/>
        </w:tabs>
        <w:autoSpaceDE w:val="0"/>
        <w:autoSpaceDN w:val="0"/>
        <w:adjustRightInd w:val="0"/>
        <w:spacing w:before="125"/>
        <w:jc w:val="both"/>
        <w:rPr>
          <w:sz w:val="22"/>
          <w:szCs w:val="22"/>
          <w:lang w:val="bg-BG"/>
        </w:rPr>
      </w:pPr>
      <w:r w:rsidRPr="00BB78D9">
        <w:rPr>
          <w:sz w:val="22"/>
          <w:szCs w:val="22"/>
          <w:lang w:val="bg-BG"/>
        </w:rPr>
        <w:t>Дата:</w:t>
      </w:r>
      <w:r w:rsidRPr="00BB78D9">
        <w:rPr>
          <w:sz w:val="22"/>
          <w:szCs w:val="22"/>
          <w:lang w:val="bg-BG"/>
        </w:rPr>
        <w:tab/>
      </w:r>
      <w:r>
        <w:rPr>
          <w:lang w:val="bg-BG"/>
        </w:rPr>
        <w:tab/>
      </w:r>
      <w:r w:rsidRPr="00BB78D9">
        <w:rPr>
          <w:lang w:val="bg-BG"/>
        </w:rPr>
        <w:t xml:space="preserve">          </w:t>
      </w:r>
      <w:r w:rsidRPr="00BB78D9">
        <w:rPr>
          <w:sz w:val="22"/>
          <w:szCs w:val="22"/>
          <w:lang w:val="bg-BG"/>
        </w:rPr>
        <w:t>Декларатор:................................……..</w:t>
      </w:r>
    </w:p>
    <w:p w:rsidR="00681BB7" w:rsidRPr="003B2AFB" w:rsidRDefault="00681BB7" w:rsidP="00AF3B0F">
      <w:pPr>
        <w:autoSpaceDE w:val="0"/>
        <w:autoSpaceDN w:val="0"/>
        <w:adjustRightInd w:val="0"/>
        <w:spacing w:before="19"/>
        <w:ind w:right="922"/>
        <w:jc w:val="center"/>
        <w:rPr>
          <w:sz w:val="24"/>
          <w:szCs w:val="24"/>
          <w:lang w:val="bg-BG"/>
        </w:rPr>
      </w:pPr>
      <w:r w:rsidRPr="00BB78D9">
        <w:rPr>
          <w:sz w:val="22"/>
          <w:szCs w:val="22"/>
          <w:lang w:val="ru-RU"/>
        </w:rPr>
        <w:t xml:space="preserve">                                                                                                     </w:t>
      </w:r>
      <w:r w:rsidRPr="00BB78D9">
        <w:rPr>
          <w:sz w:val="22"/>
          <w:szCs w:val="22"/>
          <w:lang w:val="bg-BG"/>
        </w:rPr>
        <w:t xml:space="preserve">       </w:t>
      </w:r>
      <w:r w:rsidRPr="00BB78D9">
        <w:rPr>
          <w:sz w:val="22"/>
          <w:szCs w:val="22"/>
          <w:lang w:val="ru-RU"/>
        </w:rPr>
        <w:t xml:space="preserve"> </w:t>
      </w:r>
      <w:r w:rsidRPr="00BB78D9">
        <w:rPr>
          <w:sz w:val="22"/>
          <w:szCs w:val="22"/>
          <w:lang w:val="bg-BG"/>
        </w:rPr>
        <w:t xml:space="preserve">           </w:t>
      </w:r>
      <w:r w:rsidRPr="00BB78D9">
        <w:rPr>
          <w:sz w:val="22"/>
          <w:szCs w:val="22"/>
          <w:lang w:val="ru-RU"/>
        </w:rPr>
        <w:t xml:space="preserve"> </w:t>
      </w:r>
      <w:r w:rsidRPr="00BB78D9">
        <w:rPr>
          <w:i/>
          <w:lang w:val="bg-BG"/>
        </w:rPr>
        <w:t>(подпис, печат)</w:t>
      </w:r>
    </w:p>
    <w:sectPr w:rsidR="00681BB7" w:rsidRPr="003B2AFB" w:rsidSect="003A046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BB7" w:rsidRDefault="00681BB7">
      <w:r>
        <w:separator/>
      </w:r>
    </w:p>
  </w:endnote>
  <w:endnote w:type="continuationSeparator" w:id="0">
    <w:p w:rsidR="00681BB7" w:rsidRDefault="00681B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BB7" w:rsidRDefault="00681BB7">
      <w:r>
        <w:separator/>
      </w:r>
    </w:p>
  </w:footnote>
  <w:footnote w:type="continuationSeparator" w:id="0">
    <w:p w:rsidR="00681BB7" w:rsidRDefault="00681B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BB7" w:rsidRPr="00D70713" w:rsidRDefault="00681BB7" w:rsidP="00D70713">
    <w:pPr>
      <w:pStyle w:val="Header"/>
      <w:jc w:val="right"/>
      <w:rPr>
        <w:sz w:val="22"/>
      </w:rPr>
    </w:pPr>
    <w:r w:rsidRPr="00D70713">
      <w:rPr>
        <w:sz w:val="22"/>
      </w:rPr>
      <w:t>ОБРАЗЕЦ №3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4045"/>
    <w:multiLevelType w:val="hybridMultilevel"/>
    <w:tmpl w:val="C292EBEA"/>
    <w:lvl w:ilvl="0" w:tplc="1C2036D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6B753F4"/>
    <w:multiLevelType w:val="hybridMultilevel"/>
    <w:tmpl w:val="7B249F90"/>
    <w:lvl w:ilvl="0" w:tplc="0402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8A5C01"/>
    <w:multiLevelType w:val="hybridMultilevel"/>
    <w:tmpl w:val="15781748"/>
    <w:lvl w:ilvl="0" w:tplc="79D8BC5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10716944"/>
    <w:multiLevelType w:val="hybridMultilevel"/>
    <w:tmpl w:val="596C0ED6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1EB36AF4"/>
    <w:multiLevelType w:val="hybridMultilevel"/>
    <w:tmpl w:val="C27E17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06D1006"/>
    <w:multiLevelType w:val="hybridMultilevel"/>
    <w:tmpl w:val="8F4846EA"/>
    <w:lvl w:ilvl="0" w:tplc="0402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1F314BF"/>
    <w:multiLevelType w:val="hybridMultilevel"/>
    <w:tmpl w:val="D6DC444E"/>
    <w:lvl w:ilvl="0" w:tplc="0402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DCC00C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  <w:i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3392"/>
    <w:rsid w:val="00001C37"/>
    <w:rsid w:val="000036DE"/>
    <w:rsid w:val="00012096"/>
    <w:rsid w:val="00035222"/>
    <w:rsid w:val="00057497"/>
    <w:rsid w:val="00074780"/>
    <w:rsid w:val="00080D37"/>
    <w:rsid w:val="00081957"/>
    <w:rsid w:val="00083DF6"/>
    <w:rsid w:val="000E1E08"/>
    <w:rsid w:val="000F13BD"/>
    <w:rsid w:val="001177B8"/>
    <w:rsid w:val="00153471"/>
    <w:rsid w:val="00160C6B"/>
    <w:rsid w:val="001876C7"/>
    <w:rsid w:val="00197426"/>
    <w:rsid w:val="001B68A7"/>
    <w:rsid w:val="001C15E8"/>
    <w:rsid w:val="001C4E97"/>
    <w:rsid w:val="001C6525"/>
    <w:rsid w:val="001D33AA"/>
    <w:rsid w:val="001E1A60"/>
    <w:rsid w:val="001F5C68"/>
    <w:rsid w:val="00206E39"/>
    <w:rsid w:val="00210D15"/>
    <w:rsid w:val="00221CF0"/>
    <w:rsid w:val="00237F76"/>
    <w:rsid w:val="00245763"/>
    <w:rsid w:val="0024671A"/>
    <w:rsid w:val="002619FD"/>
    <w:rsid w:val="0026483D"/>
    <w:rsid w:val="00267A19"/>
    <w:rsid w:val="00281BD7"/>
    <w:rsid w:val="0028774A"/>
    <w:rsid w:val="002B31F6"/>
    <w:rsid w:val="002B52A2"/>
    <w:rsid w:val="002D102E"/>
    <w:rsid w:val="002E5F21"/>
    <w:rsid w:val="002F4504"/>
    <w:rsid w:val="00301154"/>
    <w:rsid w:val="003141B8"/>
    <w:rsid w:val="00321199"/>
    <w:rsid w:val="00343392"/>
    <w:rsid w:val="003467C7"/>
    <w:rsid w:val="003474DF"/>
    <w:rsid w:val="00354B27"/>
    <w:rsid w:val="00363684"/>
    <w:rsid w:val="003A0461"/>
    <w:rsid w:val="003B2AFB"/>
    <w:rsid w:val="003C3189"/>
    <w:rsid w:val="003C449C"/>
    <w:rsid w:val="003C7828"/>
    <w:rsid w:val="003D13FE"/>
    <w:rsid w:val="003F19E0"/>
    <w:rsid w:val="003F474E"/>
    <w:rsid w:val="00404FE7"/>
    <w:rsid w:val="004157CB"/>
    <w:rsid w:val="004304C1"/>
    <w:rsid w:val="004306A2"/>
    <w:rsid w:val="00440805"/>
    <w:rsid w:val="0045540D"/>
    <w:rsid w:val="00473FAB"/>
    <w:rsid w:val="004D228E"/>
    <w:rsid w:val="004E18A8"/>
    <w:rsid w:val="004F710B"/>
    <w:rsid w:val="005161DF"/>
    <w:rsid w:val="00535498"/>
    <w:rsid w:val="005475A5"/>
    <w:rsid w:val="00562A53"/>
    <w:rsid w:val="0057244B"/>
    <w:rsid w:val="00581700"/>
    <w:rsid w:val="005827FB"/>
    <w:rsid w:val="005A2C98"/>
    <w:rsid w:val="005A67B9"/>
    <w:rsid w:val="005B0E70"/>
    <w:rsid w:val="005B131D"/>
    <w:rsid w:val="005B2B37"/>
    <w:rsid w:val="005B7976"/>
    <w:rsid w:val="005C01DD"/>
    <w:rsid w:val="005F5648"/>
    <w:rsid w:val="00625DE1"/>
    <w:rsid w:val="006266F5"/>
    <w:rsid w:val="00626E23"/>
    <w:rsid w:val="00657F31"/>
    <w:rsid w:val="00666868"/>
    <w:rsid w:val="00667790"/>
    <w:rsid w:val="00681BB7"/>
    <w:rsid w:val="00682056"/>
    <w:rsid w:val="006823C1"/>
    <w:rsid w:val="006A0E10"/>
    <w:rsid w:val="006A19A7"/>
    <w:rsid w:val="006B0BB2"/>
    <w:rsid w:val="006B2C9F"/>
    <w:rsid w:val="006B3C5A"/>
    <w:rsid w:val="006C03B8"/>
    <w:rsid w:val="006D09ED"/>
    <w:rsid w:val="006D168D"/>
    <w:rsid w:val="006E1978"/>
    <w:rsid w:val="007175E8"/>
    <w:rsid w:val="00721033"/>
    <w:rsid w:val="00725749"/>
    <w:rsid w:val="00733B96"/>
    <w:rsid w:val="0074113E"/>
    <w:rsid w:val="00742D6D"/>
    <w:rsid w:val="00753DE4"/>
    <w:rsid w:val="00783D7A"/>
    <w:rsid w:val="00785E67"/>
    <w:rsid w:val="007A3F1C"/>
    <w:rsid w:val="007D3007"/>
    <w:rsid w:val="007D4FA4"/>
    <w:rsid w:val="00820CFD"/>
    <w:rsid w:val="0084042E"/>
    <w:rsid w:val="0085280B"/>
    <w:rsid w:val="00865A97"/>
    <w:rsid w:val="00883F2F"/>
    <w:rsid w:val="008A2DD7"/>
    <w:rsid w:val="008B2482"/>
    <w:rsid w:val="00902626"/>
    <w:rsid w:val="00925F62"/>
    <w:rsid w:val="009270DB"/>
    <w:rsid w:val="009360B1"/>
    <w:rsid w:val="00945EE7"/>
    <w:rsid w:val="00950C5B"/>
    <w:rsid w:val="00955A33"/>
    <w:rsid w:val="00963B6D"/>
    <w:rsid w:val="0097282F"/>
    <w:rsid w:val="0097586A"/>
    <w:rsid w:val="009847D4"/>
    <w:rsid w:val="00985A9E"/>
    <w:rsid w:val="00987036"/>
    <w:rsid w:val="0099001C"/>
    <w:rsid w:val="009907B0"/>
    <w:rsid w:val="009D36D5"/>
    <w:rsid w:val="009E56B1"/>
    <w:rsid w:val="00A00521"/>
    <w:rsid w:val="00A00584"/>
    <w:rsid w:val="00A12745"/>
    <w:rsid w:val="00A12C16"/>
    <w:rsid w:val="00A31E77"/>
    <w:rsid w:val="00A330E7"/>
    <w:rsid w:val="00A379F2"/>
    <w:rsid w:val="00A62238"/>
    <w:rsid w:val="00A643ED"/>
    <w:rsid w:val="00A73195"/>
    <w:rsid w:val="00A80499"/>
    <w:rsid w:val="00A860A9"/>
    <w:rsid w:val="00A95C81"/>
    <w:rsid w:val="00AA3D61"/>
    <w:rsid w:val="00AC4FB8"/>
    <w:rsid w:val="00AC65A4"/>
    <w:rsid w:val="00AD3EBE"/>
    <w:rsid w:val="00AE770E"/>
    <w:rsid w:val="00AE7DA0"/>
    <w:rsid w:val="00AF3B0F"/>
    <w:rsid w:val="00B25A96"/>
    <w:rsid w:val="00B2770D"/>
    <w:rsid w:val="00B503D0"/>
    <w:rsid w:val="00B97592"/>
    <w:rsid w:val="00BA31D8"/>
    <w:rsid w:val="00BB1DC8"/>
    <w:rsid w:val="00BB44EE"/>
    <w:rsid w:val="00BB7719"/>
    <w:rsid w:val="00BB7877"/>
    <w:rsid w:val="00BB78D9"/>
    <w:rsid w:val="00BC60D5"/>
    <w:rsid w:val="00BD6BB2"/>
    <w:rsid w:val="00BF6E7C"/>
    <w:rsid w:val="00C3458F"/>
    <w:rsid w:val="00C36036"/>
    <w:rsid w:val="00C409E3"/>
    <w:rsid w:val="00C45F62"/>
    <w:rsid w:val="00C56D82"/>
    <w:rsid w:val="00C57C49"/>
    <w:rsid w:val="00C6426A"/>
    <w:rsid w:val="00C73305"/>
    <w:rsid w:val="00C7403A"/>
    <w:rsid w:val="00C759B1"/>
    <w:rsid w:val="00C82AFB"/>
    <w:rsid w:val="00C8662E"/>
    <w:rsid w:val="00CA3C61"/>
    <w:rsid w:val="00CD4767"/>
    <w:rsid w:val="00CD7F11"/>
    <w:rsid w:val="00CF5302"/>
    <w:rsid w:val="00D025BC"/>
    <w:rsid w:val="00D22BBD"/>
    <w:rsid w:val="00D36792"/>
    <w:rsid w:val="00D40B73"/>
    <w:rsid w:val="00D55139"/>
    <w:rsid w:val="00D70713"/>
    <w:rsid w:val="00D73993"/>
    <w:rsid w:val="00D74EB8"/>
    <w:rsid w:val="00D7658D"/>
    <w:rsid w:val="00D94DA7"/>
    <w:rsid w:val="00DC2B72"/>
    <w:rsid w:val="00DC3CAD"/>
    <w:rsid w:val="00DD58F9"/>
    <w:rsid w:val="00DE2752"/>
    <w:rsid w:val="00E00A3B"/>
    <w:rsid w:val="00E26462"/>
    <w:rsid w:val="00E346C2"/>
    <w:rsid w:val="00E93A12"/>
    <w:rsid w:val="00E93AB5"/>
    <w:rsid w:val="00EA2A50"/>
    <w:rsid w:val="00EC2281"/>
    <w:rsid w:val="00ED5381"/>
    <w:rsid w:val="00EE36CB"/>
    <w:rsid w:val="00EF2394"/>
    <w:rsid w:val="00F61AAF"/>
    <w:rsid w:val="00F877C0"/>
    <w:rsid w:val="00F94169"/>
    <w:rsid w:val="00FB2330"/>
    <w:rsid w:val="00FC1B5E"/>
    <w:rsid w:val="00FD2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195"/>
    <w:rPr>
      <w:sz w:val="20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73195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12745"/>
    <w:rPr>
      <w:rFonts w:ascii="Cambria" w:hAnsi="Cambria" w:cs="Times New Roman"/>
      <w:b/>
      <w:bCs/>
      <w:i/>
      <w:iCs/>
      <w:sz w:val="28"/>
      <w:szCs w:val="28"/>
      <w:lang w:val="en-AU"/>
    </w:rPr>
  </w:style>
  <w:style w:type="paragraph" w:styleId="Header">
    <w:name w:val="header"/>
    <w:aliases w:val="Intestazione.int.intestazione,Intestazione.int,Header Char,Char1 Char,(17) EPR Header,Char1,Char1 Знак"/>
    <w:basedOn w:val="Normal"/>
    <w:link w:val="HeaderChar1"/>
    <w:uiPriority w:val="99"/>
    <w:rsid w:val="0097586A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Intestazione.int.intestazione Char,Intestazione.int Char,Header Char Char,Char1 Char Char,(17) EPR Header Char,Char1 Char1,Char1 Знак Char"/>
    <w:basedOn w:val="DefaultParagraphFont"/>
    <w:link w:val="Header"/>
    <w:uiPriority w:val="99"/>
    <w:locked/>
    <w:rsid w:val="00AC65A4"/>
    <w:rPr>
      <w:rFonts w:cs="Times New Roman"/>
      <w:lang w:val="en-AU" w:eastAsia="bg-BG"/>
    </w:rPr>
  </w:style>
  <w:style w:type="paragraph" w:styleId="Footer">
    <w:name w:val="footer"/>
    <w:basedOn w:val="Normal"/>
    <w:link w:val="FooterChar"/>
    <w:uiPriority w:val="99"/>
    <w:rsid w:val="0097586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12745"/>
    <w:rPr>
      <w:rFonts w:cs="Times New Roman"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rsid w:val="007175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12745"/>
    <w:rPr>
      <w:rFonts w:cs="Times New Roman"/>
      <w:sz w:val="2"/>
      <w:lang w:val="en-AU"/>
    </w:rPr>
  </w:style>
  <w:style w:type="paragraph" w:customStyle="1" w:styleId="CharChar">
    <w:name w:val="Char Знак Char"/>
    <w:basedOn w:val="Normal"/>
    <w:uiPriority w:val="99"/>
    <w:rsid w:val="00AA3D6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">
    <w:name w:val="Body Text"/>
    <w:basedOn w:val="Normal"/>
    <w:link w:val="BodyTextChar"/>
    <w:uiPriority w:val="99"/>
    <w:rsid w:val="001C6525"/>
    <w:rPr>
      <w:sz w:val="24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12745"/>
    <w:rPr>
      <w:rFonts w:cs="Times New Roman"/>
      <w:sz w:val="20"/>
      <w:szCs w:val="20"/>
      <w:lang w:val="en-AU"/>
    </w:rPr>
  </w:style>
  <w:style w:type="paragraph" w:customStyle="1" w:styleId="CharCharCharCharCharChar">
    <w:name w:val="Char Знак Char Знак Знак Char Char Знак Char Char Знак"/>
    <w:basedOn w:val="Normal"/>
    <w:uiPriority w:val="99"/>
    <w:rsid w:val="00D7399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CharCharCharChar">
    <w:name w:val="Char1 Char Char Знак Char Char Знак"/>
    <w:basedOn w:val="Normal"/>
    <w:uiPriority w:val="99"/>
    <w:rsid w:val="00DC3CA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Знак Char Знак"/>
    <w:basedOn w:val="Normal"/>
    <w:uiPriority w:val="99"/>
    <w:rsid w:val="006C03B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Знак Char Знак Char Char"/>
    <w:basedOn w:val="Normal"/>
    <w:uiPriority w:val="99"/>
    <w:rsid w:val="005A2C9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CharCharCharChar0">
    <w:name w:val="Char1 Char Char Знак Char Char"/>
    <w:basedOn w:val="Normal"/>
    <w:uiPriority w:val="99"/>
    <w:rsid w:val="00FB233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FB2330"/>
    <w:pPr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CharChar1">
    <w:name w:val="Char Char Знак"/>
    <w:basedOn w:val="Normal"/>
    <w:uiPriority w:val="99"/>
    <w:rsid w:val="004304C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">
    <w:name w:val="Char Знак Char Знак Char Char Знак Char Char Знак Char Char Знак"/>
    <w:basedOn w:val="Normal"/>
    <w:uiPriority w:val="99"/>
    <w:rsid w:val="004304C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">
    <w:name w:val="Char Знак Char Знак Char Char Знак Char Char Знак Char Char Знак Char Char Знак"/>
    <w:basedOn w:val="Normal"/>
    <w:uiPriority w:val="99"/>
    <w:rsid w:val="001876C7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character" w:styleId="Strong">
    <w:name w:val="Strong"/>
    <w:basedOn w:val="DefaultParagraphFont"/>
    <w:uiPriority w:val="99"/>
    <w:qFormat/>
    <w:rsid w:val="004D228E"/>
    <w:rPr>
      <w:rFonts w:cs="Times New Roman"/>
      <w:b/>
    </w:rPr>
  </w:style>
  <w:style w:type="character" w:customStyle="1" w:styleId="infolabel1">
    <w:name w:val="infolabel1"/>
    <w:uiPriority w:val="99"/>
    <w:rsid w:val="004D228E"/>
    <w:rPr>
      <w:color w:val="333399"/>
      <w:sz w:val="22"/>
    </w:rPr>
  </w:style>
  <w:style w:type="paragraph" w:customStyle="1" w:styleId="CharCharCharCharCharCharCharChar0">
    <w:name w:val="Char Char Знак Char Char Знак Char Char Знак Char Char Знак"/>
    <w:basedOn w:val="Normal"/>
    <w:uiPriority w:val="99"/>
    <w:rsid w:val="00267A1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FontStyle46">
    <w:name w:val="Font Style46"/>
    <w:uiPriority w:val="99"/>
    <w:rsid w:val="00267A19"/>
    <w:rPr>
      <w:rFonts w:ascii="Arial" w:hAnsi="Arial"/>
      <w:b/>
      <w:sz w:val="22"/>
    </w:rPr>
  </w:style>
  <w:style w:type="paragraph" w:customStyle="1" w:styleId="1">
    <w:name w:val="Основен текст1"/>
    <w:basedOn w:val="Normal"/>
    <w:link w:val="a"/>
    <w:uiPriority w:val="99"/>
    <w:rsid w:val="00721033"/>
    <w:pPr>
      <w:shd w:val="clear" w:color="auto" w:fill="FFFFFF"/>
      <w:spacing w:line="269" w:lineRule="exact"/>
      <w:ind w:hanging="700"/>
    </w:pPr>
    <w:rPr>
      <w:rFonts w:ascii="Arial" w:hAnsi="Arial"/>
      <w:sz w:val="22"/>
      <w:lang w:val="bg-BG"/>
    </w:rPr>
  </w:style>
  <w:style w:type="character" w:customStyle="1" w:styleId="a">
    <w:name w:val="Основен текст_"/>
    <w:link w:val="1"/>
    <w:uiPriority w:val="99"/>
    <w:locked/>
    <w:rsid w:val="00721033"/>
    <w:rPr>
      <w:rFonts w:ascii="Arial" w:hAnsi="Arial"/>
      <w:sz w:val="22"/>
      <w:lang w:val="bg-BG" w:eastAsia="bg-BG"/>
    </w:rPr>
  </w:style>
  <w:style w:type="paragraph" w:customStyle="1" w:styleId="CharChar8CharCharCharCharCharCharCharCharCharChar">
    <w:name w:val="Char Char8 Char Char Знак Знак Char Char Знак Знак Char Char Char Char Char Char"/>
    <w:basedOn w:val="Normal"/>
    <w:uiPriority w:val="99"/>
    <w:rsid w:val="00BB78D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301</Words>
  <Characters>1719</Characters>
  <Application>Microsoft Office Outlook</Application>
  <DocSecurity>0</DocSecurity>
  <Lines>0</Lines>
  <Paragraphs>0</Paragraphs>
  <ScaleCrop>false</ScaleCrop>
  <Company>MOEW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ОКОЛНАТА СРЕДА И ВОДИТЕ</dc:title>
  <dc:subject/>
  <dc:creator>dsgl304</dc:creator>
  <cp:keywords/>
  <dc:description/>
  <cp:lastModifiedBy>petrova</cp:lastModifiedBy>
  <cp:revision>2</cp:revision>
  <cp:lastPrinted>2010-07-06T01:39:00Z</cp:lastPrinted>
  <dcterms:created xsi:type="dcterms:W3CDTF">2015-08-27T07:48:00Z</dcterms:created>
  <dcterms:modified xsi:type="dcterms:W3CDTF">2015-08-27T07:48:00Z</dcterms:modified>
</cp:coreProperties>
</file>